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E5E52" w:rsidRPr="003E5E52" w:rsidTr="0007102A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E5E52" w:rsidRPr="00D258E5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Ασύρματα ποντίκια Η/Υ</w:t>
            </w:r>
          </w:p>
        </w:tc>
      </w:tr>
      <w:tr w:rsidR="003E5E52" w:rsidRPr="008D329F" w:rsidTr="0007102A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3E5E52" w:rsidRPr="008D329F" w:rsidTr="0007102A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3E5E52" w:rsidRPr="008D329F" w:rsidTr="0007102A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E5E52" w:rsidRPr="008D329F" w:rsidTr="0007102A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Ασύρματη σύνδεση</w:t>
            </w:r>
          </w:p>
        </w:tc>
        <w:tc>
          <w:tcPr>
            <w:tcW w:w="1080" w:type="dxa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E5E52" w:rsidRPr="008D329F" w:rsidTr="0007102A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Οπτική τεχνολογία</w:t>
            </w:r>
          </w:p>
        </w:tc>
        <w:tc>
          <w:tcPr>
            <w:tcW w:w="1080" w:type="dxa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E5E52" w:rsidRPr="008D329F" w:rsidTr="0007102A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Αριθμός πλήκτρων: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&gt;=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E5E52" w:rsidRPr="008D329F" w:rsidTr="0007102A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:rsidR="003E5E52" w:rsidRPr="0085750E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Συχνότητα λειτουργίας &gt;= 2.4 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GHz</w:t>
            </w:r>
          </w:p>
        </w:tc>
        <w:tc>
          <w:tcPr>
            <w:tcW w:w="1080" w:type="dxa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E5E52" w:rsidRPr="008D329F" w:rsidTr="0007102A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:rsidR="003E5E52" w:rsidRPr="0085750E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Σύνδεση με συστήματα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Windows</w:t>
            </w:r>
            <w:r w:rsidRPr="008575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0 ή νεότερα, και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Linux</w:t>
            </w:r>
            <w:r w:rsidRPr="008575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Kernel</w:t>
            </w:r>
            <w:r w:rsidRPr="008575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2.6+</w:t>
            </w:r>
            <w:r w:rsidRPr="008575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 νεότερο</w:t>
            </w:r>
          </w:p>
        </w:tc>
        <w:tc>
          <w:tcPr>
            <w:tcW w:w="1080" w:type="dxa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E5E52" w:rsidRPr="008D329F" w:rsidTr="0007102A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Εγγύηση: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&gt;=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 έτη</w:t>
            </w:r>
          </w:p>
        </w:tc>
        <w:tc>
          <w:tcPr>
            <w:tcW w:w="1080" w:type="dxa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3E5E52" w:rsidRPr="008D329F" w:rsidTr="0007102A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E5E52" w:rsidRPr="008D329F" w:rsidRDefault="003E5E52" w:rsidP="000710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6510CE" w:rsidRDefault="006510CE">
      <w:bookmarkStart w:id="0" w:name="_GoBack"/>
      <w:bookmarkEnd w:id="0"/>
    </w:p>
    <w:sectPr w:rsidR="006510C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F3C"/>
    <w:rsid w:val="003E5E52"/>
    <w:rsid w:val="006510CE"/>
    <w:rsid w:val="00C4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452B38-259C-4FDD-BBCE-A2F196574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E52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168B78C3</Template>
  <TotalTime>0</TotalTime>
  <Pages>1</Pages>
  <Words>65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2025-10-29T11:59:00Z</dcterms:created>
  <dcterms:modified xsi:type="dcterms:W3CDTF">2025-10-29T11:59:00Z</dcterms:modified>
</cp:coreProperties>
</file>